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3159"/>
        <w:gridCol w:w="6547"/>
        <w:gridCol w:w="1459"/>
        <w:gridCol w:w="235"/>
        <w:gridCol w:w="1694"/>
        <w:gridCol w:w="1692"/>
        <w:gridCol w:w="64"/>
      </w:tblGrid>
      <w:tr w:rsidR="0096407E" w:rsidTr="004C308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7E" w:rsidRDefault="0096407E" w:rsidP="005E32D6">
            <w:r>
              <w:t xml:space="preserve">Приложение 8 </w:t>
            </w:r>
          </w:p>
        </w:tc>
      </w:tr>
      <w:tr w:rsidR="0096407E" w:rsidTr="004C308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7E" w:rsidRDefault="0096407E" w:rsidP="005E32D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96407E" w:rsidTr="004C308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7E" w:rsidRDefault="0096407E" w:rsidP="004C3082">
            <w:r>
              <w:t xml:space="preserve">от </w:t>
            </w:r>
            <w:r w:rsidR="004C3082">
              <w:t>28 июля 2023 года</w:t>
            </w:r>
            <w:r>
              <w:rPr>
                <w:lang w:val="en-US"/>
              </w:rPr>
              <w:t xml:space="preserve"> </w:t>
            </w:r>
            <w:r>
              <w:t xml:space="preserve">№ </w:t>
            </w:r>
            <w:r w:rsidR="004C3082">
              <w:t>37-386</w:t>
            </w:r>
          </w:p>
        </w:tc>
      </w:tr>
      <w:tr w:rsidR="0096407E" w:rsidRPr="0096407E" w:rsidTr="004C3082">
        <w:trPr>
          <w:gridAfter w:val="1"/>
          <w:wAfter w:w="64" w:type="dxa"/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Pr="0096407E" w:rsidRDefault="0096407E" w:rsidP="005E32D6">
            <w:pPr>
              <w:rPr>
                <w:sz w:val="16"/>
                <w:szCs w:val="16"/>
              </w:rPr>
            </w:pPr>
            <w:r w:rsidRPr="0096407E">
              <w:rPr>
                <w:sz w:val="16"/>
                <w:szCs w:val="16"/>
              </w:rP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Pr="0096407E" w:rsidRDefault="0096407E" w:rsidP="005E32D6">
            <w:pPr>
              <w:rPr>
                <w:sz w:val="16"/>
                <w:szCs w:val="16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Pr="0096407E" w:rsidRDefault="0096407E" w:rsidP="005E32D6">
            <w:pPr>
              <w:rPr>
                <w:sz w:val="16"/>
                <w:szCs w:val="1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Pr="0096407E" w:rsidRDefault="0096407E" w:rsidP="005E32D6">
            <w:pPr>
              <w:rPr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Pr="0096407E" w:rsidRDefault="0096407E" w:rsidP="005E32D6">
            <w:pPr>
              <w:rPr>
                <w:sz w:val="16"/>
                <w:szCs w:val="16"/>
              </w:rPr>
            </w:pPr>
          </w:p>
        </w:tc>
      </w:tr>
      <w:tr w:rsidR="0096407E" w:rsidTr="004C3082">
        <w:trPr>
          <w:gridAfter w:val="1"/>
          <w:wAfter w:w="64" w:type="dxa"/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7E" w:rsidRPr="0096407E" w:rsidRDefault="0096407E" w:rsidP="005E32D6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2023 год </w:t>
            </w:r>
          </w:p>
          <w:p w:rsidR="0096407E" w:rsidRDefault="0096407E" w:rsidP="005E32D6">
            <w:pPr>
              <w:jc w:val="center"/>
            </w:pPr>
            <w:r>
              <w:t>и на плановый период 2024 и 2025 годов</w:t>
            </w:r>
          </w:p>
        </w:tc>
      </w:tr>
      <w:tr w:rsidR="0096407E" w:rsidTr="004C3082">
        <w:trPr>
          <w:gridAfter w:val="1"/>
          <w:wAfter w:w="64" w:type="dxa"/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тыс. руб.</w:t>
            </w:r>
          </w:p>
        </w:tc>
      </w:tr>
      <w:tr w:rsidR="0096407E" w:rsidTr="004C3082">
        <w:trPr>
          <w:gridAfter w:val="1"/>
          <w:wAfter w:w="64" w:type="dxa"/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07E" w:rsidRDefault="0096407E" w:rsidP="005E32D6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07E" w:rsidRDefault="0096407E" w:rsidP="005E32D6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7E" w:rsidRDefault="0096407E" w:rsidP="005E32D6">
            <w:pPr>
              <w:jc w:val="center"/>
            </w:pPr>
            <w:r>
              <w:t>2023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7E" w:rsidRDefault="0096407E" w:rsidP="005E32D6">
            <w:pPr>
              <w:jc w:val="center"/>
            </w:pPr>
            <w:r>
              <w:t>2024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7E" w:rsidRDefault="0096407E" w:rsidP="005E32D6">
            <w:pPr>
              <w:jc w:val="center"/>
            </w:pPr>
            <w:r>
              <w:t>2025 год</w:t>
            </w:r>
          </w:p>
        </w:tc>
      </w:tr>
      <w:tr w:rsidR="0096407E" w:rsidTr="004C3082">
        <w:trPr>
          <w:gridAfter w:val="1"/>
          <w:wAfter w:w="64" w:type="dxa"/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07E" w:rsidRDefault="0096407E" w:rsidP="005E32D6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07E" w:rsidRDefault="0096407E" w:rsidP="005E32D6"/>
        </w:tc>
        <w:tc>
          <w:tcPr>
            <w:tcW w:w="169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7E" w:rsidRDefault="0096407E" w:rsidP="005E32D6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7E" w:rsidRDefault="0096407E" w:rsidP="005E32D6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7E" w:rsidRDefault="0096407E" w:rsidP="005E32D6"/>
        </w:tc>
      </w:tr>
    </w:tbl>
    <w:p w:rsidR="0096407E" w:rsidRPr="0096407E" w:rsidRDefault="0096407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96407E" w:rsidTr="0096407E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407E" w:rsidRDefault="0096407E" w:rsidP="005E32D6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407E" w:rsidRDefault="0096407E" w:rsidP="005E32D6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7E" w:rsidRDefault="0096407E" w:rsidP="005E32D6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7E" w:rsidRDefault="0096407E" w:rsidP="005E32D6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7E" w:rsidRDefault="0096407E" w:rsidP="005E32D6">
            <w:pPr>
              <w:jc w:val="center"/>
            </w:pPr>
            <w:r>
              <w:t>5</w:t>
            </w:r>
          </w:p>
        </w:tc>
      </w:tr>
      <w:tr w:rsidR="0096407E" w:rsidTr="0096407E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6407E" w:rsidRDefault="0096407E" w:rsidP="005E32D6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1 425 429,5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0,0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1 107 800,0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517 066,7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4 207 800,0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2 717 066,7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4 207 800,0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2 717 066,7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-3 100 000,0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-2 200 000,0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-3 100 000,0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-2 200 000,0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-517 066,7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-517 066,7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1 000 000,0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1 000 000,0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1 000 000,0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 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-1 517 066,7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-1 517 066,7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-1 000 000,0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 </w:t>
            </w:r>
          </w:p>
        </w:tc>
      </w:tr>
      <w:tr w:rsidR="0096407E" w:rsidTr="0096407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056 01 03 01 00 04 2900 810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96407E" w:rsidRDefault="0096407E" w:rsidP="005E32D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-517 066,7</w:t>
            </w:r>
          </w:p>
        </w:tc>
      </w:tr>
      <w:tr w:rsidR="0096407E" w:rsidTr="0096407E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6407E" w:rsidRDefault="0096407E" w:rsidP="005E32D6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6407E" w:rsidRDefault="0096407E" w:rsidP="005E32D6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317 629,5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407E" w:rsidRDefault="0096407E" w:rsidP="005E32D6">
            <w:pPr>
              <w:jc w:val="right"/>
            </w:pPr>
            <w:r>
              <w:t> </w:t>
            </w:r>
          </w:p>
        </w:tc>
      </w:tr>
      <w:tr w:rsidR="0096407E" w:rsidTr="0096407E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</w:tr>
      <w:tr w:rsidR="0096407E" w:rsidTr="0096407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7E" w:rsidRDefault="0096407E" w:rsidP="005E32D6"/>
        </w:tc>
      </w:tr>
    </w:tbl>
    <w:p w:rsidR="00E2598B" w:rsidRPr="0096407E" w:rsidRDefault="00E2598B" w:rsidP="0096407E"/>
    <w:sectPr w:rsidR="00E2598B" w:rsidRPr="0096407E" w:rsidSect="0096407E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F9C" w:rsidRDefault="00B84F9C" w:rsidP="0096407E">
      <w:r>
        <w:separator/>
      </w:r>
    </w:p>
  </w:endnote>
  <w:endnote w:type="continuationSeparator" w:id="1">
    <w:p w:rsidR="00B84F9C" w:rsidRDefault="00B84F9C" w:rsidP="00964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F9C" w:rsidRDefault="00B84F9C" w:rsidP="0096407E">
      <w:r>
        <w:separator/>
      </w:r>
    </w:p>
  </w:footnote>
  <w:footnote w:type="continuationSeparator" w:id="1">
    <w:p w:rsidR="00B84F9C" w:rsidRDefault="00B84F9C" w:rsidP="00964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07E" w:rsidRDefault="00305648" w:rsidP="0073054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6407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6407E" w:rsidRDefault="009640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07E" w:rsidRDefault="00305648" w:rsidP="0073054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6407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C3082">
      <w:rPr>
        <w:rStyle w:val="a7"/>
        <w:noProof/>
      </w:rPr>
      <w:t>2</w:t>
    </w:r>
    <w:r>
      <w:rPr>
        <w:rStyle w:val="a7"/>
      </w:rPr>
      <w:fldChar w:fldCharType="end"/>
    </w:r>
  </w:p>
  <w:p w:rsidR="0096407E" w:rsidRDefault="009640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96407E"/>
    <w:rsid w:val="00110F34"/>
    <w:rsid w:val="002C3F39"/>
    <w:rsid w:val="00305648"/>
    <w:rsid w:val="004C3082"/>
    <w:rsid w:val="006808C6"/>
    <w:rsid w:val="0096407E"/>
    <w:rsid w:val="00A24CAF"/>
    <w:rsid w:val="00B84F9C"/>
    <w:rsid w:val="00B912FD"/>
    <w:rsid w:val="00E2598B"/>
    <w:rsid w:val="00F6400A"/>
    <w:rsid w:val="00F73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640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407E"/>
  </w:style>
  <w:style w:type="paragraph" w:styleId="a5">
    <w:name w:val="footer"/>
    <w:basedOn w:val="a"/>
    <w:link w:val="a6"/>
    <w:uiPriority w:val="99"/>
    <w:semiHidden/>
    <w:unhideWhenUsed/>
    <w:rsid w:val="009640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407E"/>
  </w:style>
  <w:style w:type="character" w:styleId="a7">
    <w:name w:val="page number"/>
    <w:basedOn w:val="a0"/>
    <w:uiPriority w:val="99"/>
    <w:semiHidden/>
    <w:unhideWhenUsed/>
    <w:rsid w:val="009640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2</Pages>
  <Words>537</Words>
  <Characters>3065</Characters>
  <Application>Microsoft Office Word</Application>
  <DocSecurity>0</DocSecurity>
  <Lines>25</Lines>
  <Paragraphs>7</Paragraphs>
  <ScaleCrop>false</ScaleCrop>
  <Company/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Самсонова Елена Эдуардовна</cp:lastModifiedBy>
  <cp:revision>2</cp:revision>
  <dcterms:created xsi:type="dcterms:W3CDTF">2023-07-27T12:06:00Z</dcterms:created>
  <dcterms:modified xsi:type="dcterms:W3CDTF">2023-07-27T13:11:00Z</dcterms:modified>
</cp:coreProperties>
</file>